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8D682" w14:textId="77777777" w:rsidR="005D6B78" w:rsidRDefault="005D6B78" w:rsidP="005D6B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SOMERTON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5E4A299E" w14:textId="77777777" w:rsidR="005D6B78" w:rsidRDefault="005D6B78" w:rsidP="005D6B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E2B7DEB" w14:textId="77777777" w:rsidR="005D6B78" w:rsidRDefault="005D6B78" w:rsidP="005D6B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8A9350" w14:textId="77777777" w:rsidR="005D6B78" w:rsidRDefault="005D6B78" w:rsidP="005D6B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422FF6" w14:textId="77777777" w:rsidR="005D6B78" w:rsidRDefault="005D6B78" w:rsidP="005D6B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May1407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Colney of Berkshire(q.v.) were joint </w:t>
      </w:r>
      <w:proofErr w:type="spellStart"/>
      <w:r>
        <w:rPr>
          <w:rFonts w:ascii="Times New Roman" w:hAnsi="Times New Roman" w:cs="Times New Roman"/>
          <w:sz w:val="24"/>
          <w:szCs w:val="24"/>
        </w:rPr>
        <w:t>mainpernors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</w:t>
      </w:r>
    </w:p>
    <w:p w14:paraId="3636F0A5" w14:textId="77777777" w:rsidR="005D6B78" w:rsidRDefault="005D6B78" w:rsidP="005D6B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Darnall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Kyngesmyll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when they were granted </w:t>
      </w:r>
    </w:p>
    <w:p w14:paraId="74BAC294" w14:textId="77777777" w:rsidR="005D6B78" w:rsidRDefault="005D6B78" w:rsidP="005D6B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alnage and subsidy of cloths for sale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BC7A366" w14:textId="77777777" w:rsidR="005D6B78" w:rsidRDefault="005D6B78" w:rsidP="005D6B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p.50)</w:t>
      </w:r>
    </w:p>
    <w:p w14:paraId="74D44ECD" w14:textId="77777777" w:rsidR="005D6B78" w:rsidRDefault="005D6B78" w:rsidP="005D6B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E00B02" w14:textId="77777777" w:rsidR="005D6B78" w:rsidRDefault="005D6B78" w:rsidP="005D6B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12FB02" w14:textId="77777777" w:rsidR="005D6B78" w:rsidRDefault="005D6B78" w:rsidP="005D6B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August 2021</w:t>
      </w:r>
    </w:p>
    <w:p w14:paraId="51194EE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34C7C" w14:textId="77777777" w:rsidR="005D6B78" w:rsidRDefault="005D6B78" w:rsidP="009139A6">
      <w:r>
        <w:separator/>
      </w:r>
    </w:p>
  </w:endnote>
  <w:endnote w:type="continuationSeparator" w:id="0">
    <w:p w14:paraId="73479835" w14:textId="77777777" w:rsidR="005D6B78" w:rsidRDefault="005D6B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0717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417C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7FF3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5C252" w14:textId="77777777" w:rsidR="005D6B78" w:rsidRDefault="005D6B78" w:rsidP="009139A6">
      <w:r>
        <w:separator/>
      </w:r>
    </w:p>
  </w:footnote>
  <w:footnote w:type="continuationSeparator" w:id="0">
    <w:p w14:paraId="03766F53" w14:textId="77777777" w:rsidR="005D6B78" w:rsidRDefault="005D6B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C17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656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00E2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B78"/>
    <w:rsid w:val="000666E0"/>
    <w:rsid w:val="002510B7"/>
    <w:rsid w:val="005C130B"/>
    <w:rsid w:val="005D6B78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97C3E"/>
  <w15:chartTrackingRefBased/>
  <w15:docId w15:val="{DFE586B5-B847-4E28-B2FC-CEC291B94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2021-10-05T10:28:00Z</dcterms:created>
  <dcterms:modified xsi:type="dcterms:W3CDTF">2021-10-05T10:28:00Z</dcterms:modified>
</cp:coreProperties>
</file>